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07C69ED8" w:rsidR="00236BF6" w:rsidRPr="005819CE" w:rsidRDefault="0045600C" w:rsidP="000955D3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0955D3">
              <w:rPr>
                <w:sz w:val="24"/>
                <w:szCs w:val="24"/>
              </w:rPr>
              <w:t xml:space="preserve"> 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1718BB6B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</w:t>
      </w:r>
      <w:r w:rsidR="009F4341">
        <w:rPr>
          <w:sz w:val="24"/>
          <w:szCs w:val="24"/>
        </w:rPr>
        <w:t>____________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0955D3" w:rsidRPr="000955D3">
        <w:rPr>
          <w:color w:val="000000"/>
          <w:sz w:val="24"/>
          <w:szCs w:val="24"/>
        </w:rPr>
        <w:t>_____________________________</w:t>
      </w:r>
      <w:r w:rsidR="00B9567B">
        <w:rPr>
          <w:color w:val="000000"/>
          <w:sz w:val="24"/>
          <w:szCs w:val="24"/>
        </w:rPr>
        <w:t>________</w:t>
      </w:r>
      <w:r w:rsidR="000955D3" w:rsidRPr="000955D3">
        <w:rPr>
          <w:color w:val="000000"/>
          <w:sz w:val="24"/>
          <w:szCs w:val="24"/>
        </w:rPr>
        <w:t xml:space="preserve">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 с другой стороны (далее «Сторона»), заключили настоящий договор о нижеследующем</w:t>
      </w:r>
      <w:r w:rsidR="000955D3">
        <w:rPr>
          <w:color w:val="000000"/>
          <w:sz w:val="24"/>
          <w:szCs w:val="24"/>
        </w:rPr>
        <w:t>.</w:t>
      </w:r>
      <w:proofErr w:type="gramEnd"/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3B1999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3B1999">
        <w:rPr>
          <w:b/>
          <w:sz w:val="24"/>
          <w:szCs w:val="24"/>
        </w:rPr>
        <w:t>цель использования земельного участка ________________________</w:t>
      </w:r>
      <w:r w:rsidR="00BA023C" w:rsidRPr="003B1999">
        <w:rPr>
          <w:b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3B1999">
        <w:rPr>
          <w:b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</w:t>
      </w:r>
      <w:proofErr w:type="gramStart"/>
      <w:r w:rsidR="0045600C" w:rsidRPr="0045600C">
        <w:rPr>
          <w:b/>
          <w:sz w:val="24"/>
          <w:szCs w:val="24"/>
        </w:rPr>
        <w:t>ии ау</w:t>
      </w:r>
      <w:proofErr w:type="gramEnd"/>
      <w:r w:rsidR="0045600C" w:rsidRPr="0045600C">
        <w:rPr>
          <w:b/>
          <w:sz w:val="24"/>
          <w:szCs w:val="24"/>
        </w:rPr>
        <w:t>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3B1999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>
        <w:rPr>
          <w:sz w:val="24"/>
          <w:szCs w:val="24"/>
        </w:rPr>
        <w:t>2.10</w:t>
      </w:r>
      <w:r w:rsidRPr="003B1999">
        <w:rPr>
          <w:sz w:val="24"/>
          <w:szCs w:val="24"/>
        </w:rPr>
        <w:t>.</w:t>
      </w:r>
      <w:r w:rsidRPr="003B1999">
        <w:rPr>
          <w:b/>
          <w:szCs w:val="22"/>
        </w:rPr>
        <w:t xml:space="preserve"> </w:t>
      </w:r>
      <w:r w:rsidRPr="003B1999">
        <w:rPr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Договора.</w:t>
      </w:r>
    </w:p>
    <w:p w14:paraId="51C6D64F" w14:textId="77777777" w:rsidR="00236BF6" w:rsidRPr="003B1999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3B1999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контроля за </w:t>
      </w:r>
      <w:r w:rsidRPr="003B1999">
        <w:t>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3B1999">
        <w:t xml:space="preserve"> без предварительного уведомления Арендатора</w:t>
      </w:r>
      <w:r w:rsidRPr="003B1999">
        <w:t>.</w:t>
      </w:r>
    </w:p>
    <w:p w14:paraId="51C6D655" w14:textId="7EAE06A1" w:rsidR="00A90ED6" w:rsidRPr="003B1999" w:rsidRDefault="00A90ED6" w:rsidP="00A90ED6">
      <w:pPr>
        <w:pStyle w:val="1"/>
        <w:numPr>
          <w:ilvl w:val="2"/>
          <w:numId w:val="8"/>
        </w:numPr>
      </w:pPr>
      <w:r w:rsidRPr="003B1999">
        <w:t>Отказаться в одностороннем порядке от исполнения настоящего Договора по основаниям, установленным Договором в п. 7.2.</w:t>
      </w:r>
      <w:r w:rsidR="00BF1FA1" w:rsidRPr="003B1999">
        <w:t>, п. 7.3.</w:t>
      </w:r>
    </w:p>
    <w:p w14:paraId="51C6D656" w14:textId="77777777" w:rsidR="00A90ED6" w:rsidRPr="003B1999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3B1999">
        <w:rPr>
          <w:bCs/>
          <w:sz w:val="24"/>
          <w:szCs w:val="24"/>
        </w:rPr>
        <w:t>3.2.</w:t>
      </w:r>
      <w:r w:rsidRPr="003B1999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Pr="003B1999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3B1999">
        <w:rPr>
          <w:sz w:val="24"/>
          <w:szCs w:val="24"/>
        </w:rPr>
        <w:t>3.2.1.</w:t>
      </w:r>
      <w:r w:rsidRPr="003B1999">
        <w:rPr>
          <w:sz w:val="24"/>
          <w:szCs w:val="24"/>
        </w:rPr>
        <w:tab/>
      </w:r>
      <w:r w:rsidR="009854E6" w:rsidRPr="003B1999">
        <w:rPr>
          <w:sz w:val="24"/>
          <w:szCs w:val="24"/>
        </w:rPr>
        <w:t>Использовать Объект на условиях, установленных Договором.</w:t>
      </w:r>
    </w:p>
    <w:p w14:paraId="6EC58C70" w14:textId="69142789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563E42">
        <w:rPr>
          <w:sz w:val="24"/>
          <w:szCs w:val="24"/>
        </w:rPr>
        <w:t>О</w:t>
      </w:r>
      <w:r>
        <w:t>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51C6D658" w14:textId="652D2C3E" w:rsidR="00A90ED6" w:rsidRPr="00EC39CF" w:rsidRDefault="00147FE7" w:rsidP="009F3CA0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EC39CF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  <w:t xml:space="preserve">Использовать Объект (все его части) исключительно в </w:t>
      </w:r>
      <w:r w:rsidRPr="00765CB2">
        <w:rPr>
          <w:sz w:val="24"/>
          <w:szCs w:val="24"/>
        </w:rPr>
        <w:t xml:space="preserve">соответствии с </w:t>
      </w:r>
      <w:r w:rsidR="009854E6" w:rsidRPr="00765CB2">
        <w:rPr>
          <w:sz w:val="24"/>
          <w:szCs w:val="24"/>
        </w:rPr>
        <w:t xml:space="preserve">видом разрешенного использования  и целью предоставления Объекта </w:t>
      </w:r>
      <w:r w:rsidRPr="00765CB2">
        <w:rPr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</w:t>
      </w:r>
      <w:r w:rsidRPr="0045600C">
        <w:rPr>
          <w:sz w:val="24"/>
          <w:szCs w:val="24"/>
        </w:rPr>
        <w:t xml:space="preserve"> объекту.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>
        <w:rPr>
          <w:sz w:val="24"/>
          <w:szCs w:val="24"/>
        </w:rPr>
        <w:t xml:space="preserve"> </w:t>
      </w:r>
      <w:r w:rsidR="009854E6" w:rsidRPr="00FA7056">
        <w:rPr>
          <w:color w:val="31849B"/>
          <w:sz w:val="24"/>
          <w:szCs w:val="24"/>
        </w:rPr>
        <w:t>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  <w:t>Обеспечивать представителям Арендодателя</w:t>
      </w:r>
      <w:r w:rsidRPr="00765CB2">
        <w:rPr>
          <w:sz w:val="24"/>
          <w:szCs w:val="24"/>
        </w:rPr>
        <w:t xml:space="preserve">, органам государственного </w:t>
      </w:r>
      <w:r w:rsidR="009854E6" w:rsidRPr="00765CB2">
        <w:rPr>
          <w:sz w:val="24"/>
          <w:szCs w:val="24"/>
        </w:rPr>
        <w:t xml:space="preserve">земельного надзора </w:t>
      </w:r>
      <w:r w:rsidRPr="00765CB2">
        <w:rPr>
          <w:sz w:val="24"/>
          <w:szCs w:val="24"/>
        </w:rPr>
        <w:t>и муниципального</w:t>
      </w:r>
      <w:r w:rsidR="009854E6" w:rsidRPr="00765CB2">
        <w:rPr>
          <w:sz w:val="24"/>
          <w:szCs w:val="24"/>
        </w:rPr>
        <w:t xml:space="preserve"> земельного</w:t>
      </w:r>
      <w:r w:rsidRPr="00765CB2">
        <w:rPr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765CB2" w:rsidRDefault="006D4F53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3B1999">
        <w:rPr>
          <w:sz w:val="24"/>
          <w:szCs w:val="24"/>
        </w:rPr>
        <w:t>4.2.1</w:t>
      </w:r>
      <w:r w:rsidR="00445F42" w:rsidRPr="003B1999">
        <w:rPr>
          <w:sz w:val="24"/>
          <w:szCs w:val="24"/>
        </w:rPr>
        <w:t>1</w:t>
      </w:r>
      <w:r w:rsidRPr="003B1999">
        <w:rPr>
          <w:sz w:val="24"/>
          <w:szCs w:val="24"/>
        </w:rPr>
        <w:t>.Осуществить</w:t>
      </w:r>
      <w:r w:rsidRPr="00765CB2">
        <w:rPr>
          <w:sz w:val="24"/>
          <w:szCs w:val="24"/>
        </w:rPr>
        <w:t xml:space="preserve">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765CB2">
        <w:rPr>
          <w:sz w:val="24"/>
          <w:szCs w:val="24"/>
        </w:rPr>
        <w:t>срок предусмотренный пунктом 1.1</w:t>
      </w:r>
      <w:r w:rsidRPr="00765CB2">
        <w:rPr>
          <w:sz w:val="24"/>
          <w:szCs w:val="24"/>
        </w:rPr>
        <w:t>. Договора.</w:t>
      </w:r>
    </w:p>
    <w:p w14:paraId="7DED49AB" w14:textId="6BF67496" w:rsidR="00445F42" w:rsidRPr="00765CB2" w:rsidRDefault="00A90ED6" w:rsidP="00445F42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765CB2">
        <w:rPr>
          <w:sz w:val="24"/>
          <w:szCs w:val="24"/>
        </w:rPr>
        <w:t>4.2.</w:t>
      </w:r>
      <w:r w:rsidR="00445F42" w:rsidRPr="00765CB2">
        <w:rPr>
          <w:sz w:val="24"/>
          <w:szCs w:val="24"/>
        </w:rPr>
        <w:t>12</w:t>
      </w:r>
      <w:r w:rsidRPr="00765CB2">
        <w:rPr>
          <w:sz w:val="24"/>
          <w:szCs w:val="24"/>
        </w:rPr>
        <w:t>.</w:t>
      </w:r>
      <w:r w:rsidRPr="00765CB2">
        <w:rPr>
          <w:sz w:val="24"/>
          <w:szCs w:val="24"/>
        </w:rPr>
        <w:tab/>
      </w:r>
      <w:r w:rsidR="006D4F53" w:rsidRPr="00765CB2">
        <w:rPr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765CB2">
        <w:rPr>
          <w:sz w:val="24"/>
          <w:szCs w:val="24"/>
        </w:rPr>
        <w:t>предоставить копию документов</w:t>
      </w:r>
      <w:r w:rsidR="005A15C3">
        <w:rPr>
          <w:sz w:val="24"/>
          <w:szCs w:val="24"/>
        </w:rPr>
        <w:t>,</w:t>
      </w:r>
      <w:r w:rsidR="00445F42" w:rsidRPr="00765CB2">
        <w:rPr>
          <w:sz w:val="24"/>
          <w:szCs w:val="24"/>
        </w:rPr>
        <w:t xml:space="preserve"> подтверждающих право собственности.</w:t>
      </w:r>
    </w:p>
    <w:p w14:paraId="45EC88C2" w14:textId="453DA20A" w:rsidR="00326861" w:rsidRPr="00445F42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>
        <w:rPr>
          <w:sz w:val="24"/>
          <w:szCs w:val="24"/>
        </w:rPr>
        <w:t>4.</w:t>
      </w:r>
      <w:r>
        <w:t>2.13.</w:t>
      </w:r>
      <w:r w:rsidR="00326861">
        <w:t xml:space="preserve">Без согласия Арендодателя не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 xml:space="preserve">г) иных требований </w:t>
      </w:r>
      <w:r w:rsidR="003D72E7" w:rsidRPr="0045600C">
        <w:rPr>
          <w:sz w:val="24"/>
          <w:szCs w:val="24"/>
        </w:rPr>
        <w:t>законодательства</w:t>
      </w:r>
      <w:r w:rsidRPr="0045600C">
        <w:rPr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765CB2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326861">
        <w:rPr>
          <w:sz w:val="24"/>
          <w:szCs w:val="24"/>
        </w:rPr>
        <w:t>5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</w:r>
      <w:r w:rsidR="00445F42" w:rsidRPr="00765CB2">
        <w:rPr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765CB2" w:rsidRDefault="00A90ED6" w:rsidP="003D3638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326861">
        <w:rPr>
          <w:sz w:val="24"/>
          <w:szCs w:val="24"/>
        </w:rPr>
        <w:t>6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</w:r>
      <w:r w:rsidRPr="0045600C">
        <w:rPr>
          <w:sz w:val="24"/>
          <w:szCs w:val="24"/>
        </w:rPr>
        <w:tab/>
      </w:r>
      <w:r w:rsidR="00664E45" w:rsidRPr="00FD054B">
        <w:rPr>
          <w:sz w:val="24"/>
          <w:szCs w:val="24"/>
        </w:rPr>
        <w:t xml:space="preserve">В случае отчуждения </w:t>
      </w:r>
      <w:r w:rsidR="00FD054B" w:rsidRPr="00FD054B">
        <w:rPr>
          <w:sz w:val="24"/>
          <w:szCs w:val="24"/>
        </w:rPr>
        <w:t xml:space="preserve">(продажи, дарения, мены, передачи) </w:t>
      </w:r>
      <w:r w:rsidR="00FD054B" w:rsidRPr="00765CB2">
        <w:rPr>
          <w:sz w:val="24"/>
          <w:szCs w:val="24"/>
        </w:rPr>
        <w:t>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326861">
        <w:rPr>
          <w:sz w:val="24"/>
          <w:szCs w:val="24"/>
        </w:rPr>
        <w:t>8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>
        <w:rPr>
          <w:sz w:val="24"/>
          <w:szCs w:val="24"/>
        </w:rPr>
        <w:t xml:space="preserve">квизитов или его реорганизации </w:t>
      </w:r>
      <w:r w:rsidRPr="0045600C">
        <w:rPr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0FD5A140" w:rsidR="00236BF6" w:rsidRPr="003B1999" w:rsidRDefault="00326861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4.2.19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  <w:t>Письменно сообщить Аре</w:t>
      </w:r>
      <w:r w:rsidR="00390405">
        <w:rPr>
          <w:sz w:val="24"/>
          <w:szCs w:val="24"/>
        </w:rPr>
        <w:t xml:space="preserve">ндодателю не позднее, чем </w:t>
      </w:r>
      <w:r w:rsidR="00390405" w:rsidRPr="003B1999">
        <w:rPr>
          <w:sz w:val="24"/>
          <w:szCs w:val="24"/>
        </w:rPr>
        <w:t>за один</w:t>
      </w:r>
      <w:r w:rsidR="00A90ED6" w:rsidRPr="003B1999">
        <w:rPr>
          <w:sz w:val="24"/>
          <w:szCs w:val="24"/>
        </w:rPr>
        <w:t xml:space="preserve"> месяц о предстоящем досрочном освобождении Объекта</w:t>
      </w:r>
      <w:r w:rsidR="00390405" w:rsidRPr="003B1999">
        <w:rPr>
          <w:sz w:val="24"/>
          <w:szCs w:val="24"/>
        </w:rPr>
        <w:t xml:space="preserve"> и передать его по Акту приема-передачи</w:t>
      </w:r>
      <w:r w:rsidR="00236BF6" w:rsidRPr="003B1999">
        <w:rPr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</w:t>
      </w:r>
      <w:r w:rsidR="00DA2ED1" w:rsidRPr="0045600C">
        <w:rPr>
          <w:sz w:val="24"/>
          <w:szCs w:val="24"/>
        </w:rPr>
        <w:lastRenderedPageBreak/>
        <w:t>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10F3D48C" w:rsidR="00236BF6" w:rsidRDefault="00236BF6" w:rsidP="000A628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ОСОБЫЕ УСЛОВИЯ</w:t>
      </w:r>
    </w:p>
    <w:p w14:paraId="71DB9BC5" w14:textId="77777777" w:rsidR="000A6286" w:rsidRPr="0045600C" w:rsidRDefault="000A6286" w:rsidP="008D3D54">
      <w:pPr>
        <w:widowControl/>
        <w:shd w:val="clear" w:color="auto" w:fill="FFFFFF"/>
        <w:jc w:val="center"/>
        <w:rPr>
          <w:sz w:val="24"/>
          <w:szCs w:val="24"/>
        </w:rPr>
      </w:pPr>
    </w:p>
    <w:p w14:paraId="688AC9E9" w14:textId="36FB8874" w:rsidR="001368A4" w:rsidRDefault="0038752F" w:rsidP="000A6286">
      <w:pPr>
        <w:widowControl/>
        <w:ind w:left="567" w:hanging="567"/>
        <w:jc w:val="both"/>
        <w:rPr>
          <w:b/>
          <w:sz w:val="24"/>
          <w:szCs w:val="24"/>
        </w:rPr>
      </w:pPr>
      <w:r w:rsidRPr="00EC39CF">
        <w:rPr>
          <w:sz w:val="24"/>
          <w:szCs w:val="24"/>
        </w:rPr>
        <w:t xml:space="preserve">6.1 </w:t>
      </w:r>
      <w:r w:rsidR="001368A4" w:rsidRPr="00EC39CF">
        <w:rPr>
          <w:sz w:val="24"/>
          <w:szCs w:val="24"/>
        </w:rPr>
        <w:t xml:space="preserve">    </w:t>
      </w:r>
      <w:r w:rsidRPr="00D673D7">
        <w:rPr>
          <w:b/>
          <w:sz w:val="24"/>
          <w:szCs w:val="24"/>
        </w:rPr>
        <w:t>Арендатор не вправе</w:t>
      </w:r>
      <w:r w:rsidR="001368A4" w:rsidRPr="00D673D7">
        <w:rPr>
          <w:b/>
          <w:sz w:val="24"/>
          <w:szCs w:val="24"/>
        </w:rPr>
        <w:t>:</w:t>
      </w:r>
    </w:p>
    <w:p w14:paraId="32759F80" w14:textId="68E39A6C" w:rsidR="000A6286" w:rsidRPr="00CE577E" w:rsidRDefault="000A6286" w:rsidP="000A6286">
      <w:pPr>
        <w:widowControl/>
        <w:ind w:left="567" w:hanging="567"/>
        <w:jc w:val="both"/>
        <w:rPr>
          <w:sz w:val="24"/>
          <w:szCs w:val="24"/>
        </w:rPr>
      </w:pPr>
      <w:r w:rsidRPr="008D3D54">
        <w:rPr>
          <w:color w:val="000000" w:themeColor="text1"/>
          <w:sz w:val="24"/>
          <w:szCs w:val="24"/>
        </w:rPr>
        <w:t>6.1.1.</w:t>
      </w:r>
      <w:r>
        <w:rPr>
          <w:sz w:val="24"/>
          <w:szCs w:val="24"/>
        </w:rPr>
        <w:t xml:space="preserve"> с</w:t>
      </w:r>
      <w:r w:rsidRPr="00C53E22">
        <w:rPr>
          <w:sz w:val="24"/>
          <w:szCs w:val="24"/>
        </w:rPr>
        <w:t>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обязательствам</w:t>
      </w:r>
      <w:r w:rsidR="005A15C3">
        <w:rPr>
          <w:sz w:val="24"/>
          <w:szCs w:val="24"/>
        </w:rPr>
        <w:t>,</w:t>
      </w:r>
      <w:r w:rsidRPr="00C53E22">
        <w:rPr>
          <w:sz w:val="24"/>
          <w:szCs w:val="24"/>
        </w:rPr>
        <w:t xml:space="preserve"> возникшим из заключенного на торгах договора;</w:t>
      </w:r>
    </w:p>
    <w:p w14:paraId="4D3F138D" w14:textId="4B1ACAF0" w:rsidR="000A6286" w:rsidRPr="00CE577E" w:rsidRDefault="000A6286" w:rsidP="008D3D54">
      <w:pPr>
        <w:widowControl/>
        <w:ind w:left="567" w:hanging="567"/>
        <w:jc w:val="both"/>
        <w:rPr>
          <w:sz w:val="24"/>
          <w:szCs w:val="24"/>
        </w:rPr>
      </w:pPr>
      <w:r w:rsidRPr="00CE577E">
        <w:rPr>
          <w:sz w:val="24"/>
          <w:szCs w:val="24"/>
        </w:rPr>
        <w:t>6.</w:t>
      </w:r>
      <w:r w:rsidR="008D3D54">
        <w:rPr>
          <w:sz w:val="24"/>
          <w:szCs w:val="24"/>
        </w:rPr>
        <w:t>1.</w:t>
      </w:r>
      <w:r w:rsidRPr="00CE577E">
        <w:rPr>
          <w:sz w:val="24"/>
          <w:szCs w:val="24"/>
        </w:rPr>
        <w:t xml:space="preserve">2. </w:t>
      </w:r>
      <w:r w:rsidR="008D3D54">
        <w:rPr>
          <w:sz w:val="24"/>
          <w:szCs w:val="24"/>
        </w:rPr>
        <w:t xml:space="preserve"> </w:t>
      </w:r>
      <w:r w:rsidRPr="00CE577E">
        <w:rPr>
          <w:sz w:val="24"/>
          <w:szCs w:val="24"/>
        </w:rPr>
        <w:t>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51C6D683" w14:textId="5DE827A3" w:rsidR="00236BF6" w:rsidRDefault="00D673D7" w:rsidP="000A6286">
      <w:pPr>
        <w:widowControl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8D3D54">
        <w:rPr>
          <w:sz w:val="24"/>
          <w:szCs w:val="24"/>
        </w:rPr>
        <w:t>1.</w:t>
      </w:r>
      <w:r>
        <w:rPr>
          <w:sz w:val="24"/>
          <w:szCs w:val="24"/>
        </w:rPr>
        <w:t xml:space="preserve">3. </w:t>
      </w:r>
      <w:r w:rsidR="00A90ED6" w:rsidRPr="0045600C">
        <w:rPr>
          <w:sz w:val="24"/>
          <w:szCs w:val="24"/>
        </w:rPr>
        <w:t xml:space="preserve">Заключение договора на новый срок осуществляется путем проведения </w:t>
      </w:r>
      <w:r w:rsidR="00A90ED6" w:rsidRPr="00EC39CF">
        <w:rPr>
          <w:sz w:val="24"/>
          <w:szCs w:val="24"/>
        </w:rPr>
        <w:t>торгов</w:t>
      </w:r>
      <w:r w:rsidR="00664E45" w:rsidRPr="00EC39CF">
        <w:rPr>
          <w:sz w:val="24"/>
          <w:szCs w:val="24"/>
        </w:rPr>
        <w:t xml:space="preserve"> в соответствии с действующим законодательством</w:t>
      </w:r>
      <w:r w:rsidR="00A90ED6" w:rsidRPr="00EC39CF">
        <w:rPr>
          <w:sz w:val="24"/>
          <w:szCs w:val="24"/>
        </w:rPr>
        <w:t>.</w:t>
      </w:r>
      <w:r w:rsidR="00236BF6" w:rsidRPr="00EC39CF">
        <w:rPr>
          <w:sz w:val="24"/>
          <w:szCs w:val="24"/>
        </w:rPr>
        <w:t xml:space="preserve"> </w:t>
      </w:r>
    </w:p>
    <w:p w14:paraId="09EA2C83" w14:textId="2E4578E0" w:rsidR="00B16FF3" w:rsidRDefault="00B16FF3" w:rsidP="000A6286">
      <w:pPr>
        <w:widowControl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673D7">
        <w:rPr>
          <w:sz w:val="24"/>
          <w:szCs w:val="24"/>
        </w:rPr>
        <w:t>.</w:t>
      </w:r>
      <w:r w:rsidR="008D3D54">
        <w:rPr>
          <w:sz w:val="24"/>
          <w:szCs w:val="24"/>
        </w:rPr>
        <w:t>1.</w:t>
      </w:r>
      <w:r w:rsidR="00D673D7">
        <w:rPr>
          <w:sz w:val="24"/>
          <w:szCs w:val="24"/>
        </w:rPr>
        <w:t xml:space="preserve">4. </w:t>
      </w:r>
      <w:r w:rsidRPr="004C5618">
        <w:rPr>
          <w:sz w:val="24"/>
          <w:szCs w:val="24"/>
        </w:rPr>
        <w:t>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15032BBA" w14:textId="48739911" w:rsidR="00B16FF3" w:rsidRPr="00EC39CF" w:rsidRDefault="00BB5F80" w:rsidP="00BB5F80">
      <w:pPr>
        <w:widowControl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6.1.5.</w:t>
      </w:r>
      <w:r w:rsidRPr="00BB5F80">
        <w:rPr>
          <w:b/>
          <w:sz w:val="24"/>
          <w:szCs w:val="24"/>
        </w:rPr>
        <w:t xml:space="preserve"> </w:t>
      </w:r>
      <w:r w:rsidRPr="00BB5F80">
        <w:rPr>
          <w:b/>
          <w:sz w:val="24"/>
          <w:szCs w:val="24"/>
        </w:rPr>
        <w:t>Обременение /ограничение</w:t>
      </w:r>
      <w:r w:rsidRPr="00BB5F80">
        <w:rPr>
          <w:b/>
          <w:sz w:val="24"/>
          <w:szCs w:val="24"/>
        </w:rPr>
        <w:t xml:space="preserve"> прав на земельны</w:t>
      </w:r>
      <w:r>
        <w:rPr>
          <w:b/>
          <w:sz w:val="24"/>
          <w:szCs w:val="24"/>
        </w:rPr>
        <w:t>й</w:t>
      </w:r>
      <w:r w:rsidRPr="00BB5F80">
        <w:rPr>
          <w:b/>
          <w:sz w:val="24"/>
          <w:szCs w:val="24"/>
        </w:rPr>
        <w:t xml:space="preserve"> участ</w:t>
      </w:r>
      <w:r>
        <w:rPr>
          <w:b/>
          <w:sz w:val="24"/>
          <w:szCs w:val="24"/>
        </w:rPr>
        <w:t>ок</w:t>
      </w:r>
      <w:r w:rsidRPr="00BB5F80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 </w:t>
      </w:r>
      <w:r w:rsidRPr="00BB5F80">
        <w:rPr>
          <w:sz w:val="24"/>
          <w:szCs w:val="24"/>
        </w:rPr>
        <w:t xml:space="preserve">В соответствии с письмом Управления экологии и природопользованию: учесть требования </w:t>
      </w:r>
      <w:proofErr w:type="spellStart"/>
      <w:r w:rsidRPr="00BB5F80">
        <w:rPr>
          <w:sz w:val="24"/>
          <w:szCs w:val="24"/>
        </w:rPr>
        <w:t>СанПин</w:t>
      </w:r>
      <w:proofErr w:type="spellEnd"/>
      <w:r w:rsidRPr="00BB5F80">
        <w:rPr>
          <w:sz w:val="24"/>
          <w:szCs w:val="24"/>
        </w:rPr>
        <w:t xml:space="preserve">. </w:t>
      </w:r>
      <w:bookmarkStart w:id="0" w:name="_GoBack"/>
      <w:bookmarkEnd w:id="0"/>
      <w:r w:rsidRPr="00BB5F80">
        <w:rPr>
          <w:sz w:val="24"/>
          <w:szCs w:val="24"/>
        </w:rPr>
        <w:t>В соответствии с правилами землепользования и застройки территории в санитарно-защитных зонах производственных предприятий -  размещение  объектов  коммунально-складского  назначения, транспортного обслуживания  -   до  40 %  площади  санитарно-защитной  зоны.</w:t>
      </w: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D673D7">
      <w:pPr>
        <w:widowControl/>
        <w:shd w:val="clear" w:color="auto" w:fill="FFFFFF"/>
        <w:ind w:left="567" w:hanging="567"/>
        <w:rPr>
          <w:color w:val="000000"/>
          <w:sz w:val="24"/>
          <w:szCs w:val="24"/>
        </w:rPr>
      </w:pPr>
    </w:p>
    <w:p w14:paraId="51C6D687" w14:textId="77777777" w:rsidR="00D95A32" w:rsidRPr="00D673D7" w:rsidRDefault="00236BF6" w:rsidP="00D673D7">
      <w:pPr>
        <w:widowControl/>
        <w:shd w:val="clear" w:color="auto" w:fill="FFFFFF"/>
        <w:ind w:left="567" w:hanging="567"/>
        <w:jc w:val="both"/>
        <w:rPr>
          <w:b/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</w:r>
      <w:r w:rsidR="00D95A32" w:rsidRPr="00D673D7">
        <w:rPr>
          <w:b/>
          <w:sz w:val="24"/>
          <w:szCs w:val="24"/>
        </w:rPr>
        <w:t>Договор прекращает свое действие:</w:t>
      </w:r>
    </w:p>
    <w:p w14:paraId="51C6D688" w14:textId="5C59DFF6" w:rsidR="00D95A32" w:rsidRPr="00765CB2" w:rsidRDefault="00D95A32" w:rsidP="00D673D7">
      <w:pPr>
        <w:widowControl/>
        <w:shd w:val="clear" w:color="auto" w:fill="FFFFFF"/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7.1.1.</w:t>
      </w:r>
      <w:r w:rsidRPr="0045600C">
        <w:rPr>
          <w:sz w:val="24"/>
          <w:szCs w:val="24"/>
        </w:rPr>
        <w:tab/>
        <w:t>по истечении срока, установленного в п. 1.4 Договора</w:t>
      </w:r>
      <w:r w:rsidR="004816F0">
        <w:rPr>
          <w:sz w:val="24"/>
          <w:szCs w:val="24"/>
        </w:rPr>
        <w:t xml:space="preserve">. </w:t>
      </w:r>
      <w:r w:rsidR="004816F0" w:rsidRPr="00765CB2">
        <w:rPr>
          <w:sz w:val="24"/>
          <w:szCs w:val="24"/>
        </w:rPr>
        <w:t>Действие договора прекращается без направления</w:t>
      </w:r>
      <w:r w:rsidR="009F3CA0" w:rsidRPr="00765CB2">
        <w:rPr>
          <w:sz w:val="24"/>
          <w:szCs w:val="24"/>
        </w:rPr>
        <w:t xml:space="preserve"> Арендатору уведомления об этом</w:t>
      </w:r>
      <w:r w:rsidRPr="00765CB2">
        <w:rPr>
          <w:sz w:val="24"/>
          <w:szCs w:val="24"/>
        </w:rPr>
        <w:t>;</w:t>
      </w:r>
    </w:p>
    <w:p w14:paraId="4A2F494F" w14:textId="0C050A46" w:rsidR="002B5C7B" w:rsidRPr="009029D6" w:rsidRDefault="002B5C7B" w:rsidP="00D673D7">
      <w:pPr>
        <w:pStyle w:val="2"/>
        <w:numPr>
          <w:ilvl w:val="2"/>
          <w:numId w:val="26"/>
        </w:numPr>
        <w:ind w:left="567" w:hanging="567"/>
      </w:pPr>
      <w:r w:rsidRPr="00765CB2">
        <w:rPr>
          <w:color w:val="auto"/>
        </w:rPr>
        <w:t>По соглашению сторон в порядке, предусмотренном</w:t>
      </w:r>
      <w:r w:rsidRPr="009029D6">
        <w:t xml:space="preserve"> законодательством Российской Федерации.</w:t>
      </w:r>
    </w:p>
    <w:p w14:paraId="131C4354" w14:textId="77777777" w:rsidR="002B5C7B" w:rsidRPr="009029D6" w:rsidRDefault="002B5C7B" w:rsidP="00D673D7">
      <w:pPr>
        <w:pStyle w:val="2"/>
        <w:numPr>
          <w:ilvl w:val="2"/>
          <w:numId w:val="26"/>
        </w:numPr>
        <w:ind w:left="567" w:hanging="567"/>
      </w:pPr>
      <w:r w:rsidRPr="009029D6">
        <w:t xml:space="preserve"> Досрочно в судебном порядке по требованию одной из сторон в </w:t>
      </w:r>
      <w:r>
        <w:t>соответствии со</w:t>
      </w:r>
      <w:r w:rsidRPr="009029D6">
        <w:t xml:space="preserve"> ст.450 ГК РФ. </w:t>
      </w:r>
    </w:p>
    <w:p w14:paraId="3E4FA902" w14:textId="77777777" w:rsidR="002B5C7B" w:rsidRPr="009029D6" w:rsidRDefault="002B5C7B" w:rsidP="00D673D7">
      <w:pPr>
        <w:pStyle w:val="2"/>
        <w:numPr>
          <w:ilvl w:val="2"/>
          <w:numId w:val="26"/>
        </w:numPr>
        <w:ind w:left="567" w:hanging="567"/>
      </w:pPr>
      <w:r w:rsidRPr="009029D6">
        <w:t xml:space="preserve"> Досрочно в судебном порядке по требованию Арендодателя в </w:t>
      </w:r>
      <w:r>
        <w:t>соответствии со</w:t>
      </w:r>
      <w:r w:rsidRPr="009029D6">
        <w:t xml:space="preserve"> ст.619 ГК РФ. </w:t>
      </w:r>
    </w:p>
    <w:p w14:paraId="1113941C" w14:textId="77777777" w:rsidR="002B5C7B" w:rsidRPr="009029D6" w:rsidRDefault="002B5C7B" w:rsidP="00D673D7">
      <w:pPr>
        <w:pStyle w:val="2"/>
        <w:numPr>
          <w:ilvl w:val="2"/>
          <w:numId w:val="26"/>
        </w:numPr>
        <w:ind w:left="567" w:hanging="567"/>
      </w:pPr>
      <w:r w:rsidRPr="009029D6">
        <w:t xml:space="preserve">Досрочно в судебном порядке по требованию Арендатора в </w:t>
      </w:r>
      <w:r>
        <w:t>соответствии со</w:t>
      </w:r>
      <w:r w:rsidRPr="009029D6">
        <w:t xml:space="preserve"> ст. 620 ГК РФ. </w:t>
      </w:r>
    </w:p>
    <w:p w14:paraId="3725BC9B" w14:textId="77777777" w:rsidR="002B5C7B" w:rsidRPr="00765CB2" w:rsidRDefault="002B5C7B" w:rsidP="00D673D7">
      <w:pPr>
        <w:pStyle w:val="2"/>
        <w:numPr>
          <w:ilvl w:val="2"/>
          <w:numId w:val="26"/>
        </w:numPr>
        <w:ind w:left="567" w:hanging="567"/>
        <w:rPr>
          <w:color w:val="auto"/>
        </w:rPr>
      </w:pPr>
      <w:r w:rsidRPr="009029D6">
        <w:t xml:space="preserve"> Досрочно   в судебном порядке</w:t>
      </w:r>
      <w:r w:rsidRPr="009029D6">
        <w:rPr>
          <w:color w:val="31849B"/>
        </w:rPr>
        <w:t xml:space="preserve"> </w:t>
      </w:r>
      <w:r w:rsidRPr="00765CB2">
        <w:rPr>
          <w:color w:val="auto"/>
        </w:rPr>
        <w:t>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9029D6" w:rsidRDefault="002B5C7B" w:rsidP="002B5C7B">
      <w:pPr>
        <w:pStyle w:val="2"/>
        <w:numPr>
          <w:ilvl w:val="1"/>
          <w:numId w:val="26"/>
        </w:numPr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9029D6" w:rsidRDefault="002B5C7B" w:rsidP="002B5C7B">
      <w:pPr>
        <w:pStyle w:val="2"/>
        <w:numPr>
          <w:ilvl w:val="1"/>
          <w:numId w:val="26"/>
        </w:numPr>
        <w:ind w:left="567" w:hanging="567"/>
      </w:pPr>
      <w:r w:rsidRPr="009029D6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9029D6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720A7193" w14:textId="77777777" w:rsidR="002B5C7B" w:rsidRPr="009029D6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9029D6" w:rsidRDefault="002B5C7B" w:rsidP="002B5C7B">
      <w:pPr>
        <w:pStyle w:val="2"/>
        <w:numPr>
          <w:ilvl w:val="1"/>
          <w:numId w:val="26"/>
        </w:numPr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3717609C" w14:textId="77777777" w:rsidR="002B5C7B" w:rsidRDefault="002B5C7B" w:rsidP="002B5C7B">
      <w:pPr>
        <w:pStyle w:val="-"/>
        <w:numPr>
          <w:ilvl w:val="0"/>
          <w:numId w:val="2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7AAA0A90" w14:textId="77777777" w:rsidR="002B5C7B" w:rsidRPr="00765CB2" w:rsidRDefault="002B5C7B" w:rsidP="002B5C7B">
      <w:pPr>
        <w:pStyle w:val="2"/>
        <w:numPr>
          <w:ilvl w:val="1"/>
          <w:numId w:val="26"/>
        </w:numPr>
        <w:ind w:left="567" w:hanging="567"/>
        <w:rPr>
          <w:color w:val="auto"/>
        </w:rPr>
      </w:pPr>
      <w:r w:rsidRPr="004F521B">
        <w:t xml:space="preserve">Об отказе от исполнения Договора по </w:t>
      </w:r>
      <w:r>
        <w:t xml:space="preserve">основаниям, установленным </w:t>
      </w:r>
      <w:proofErr w:type="spellStart"/>
      <w:r>
        <w:t>п.п</w:t>
      </w:r>
      <w:proofErr w:type="spellEnd"/>
      <w:r>
        <w:t>. 7.2. - 7.4.</w:t>
      </w:r>
      <w:r w:rsidRPr="004F521B">
        <w:t xml:space="preserve"> Договора, Арендодатель должен известит</w:t>
      </w:r>
      <w:r>
        <w:t xml:space="preserve">ь Арендатора не менее, </w:t>
      </w:r>
      <w:r w:rsidRPr="00765CB2">
        <w:rPr>
          <w:color w:val="auto"/>
        </w:rPr>
        <w:t>чем за 10 рабочих дней.</w:t>
      </w:r>
    </w:p>
    <w:p w14:paraId="68641F36" w14:textId="77777777" w:rsidR="002B5C7B" w:rsidRPr="00765CB2" w:rsidRDefault="002B5C7B" w:rsidP="002B5C7B">
      <w:pPr>
        <w:pStyle w:val="2"/>
        <w:numPr>
          <w:ilvl w:val="1"/>
          <w:numId w:val="26"/>
        </w:numPr>
        <w:ind w:left="567" w:hanging="567"/>
        <w:rPr>
          <w:color w:val="auto"/>
        </w:rPr>
      </w:pPr>
      <w:r w:rsidRPr="00765CB2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45600C">
        <w:rPr>
          <w:sz w:val="24"/>
          <w:szCs w:val="24"/>
        </w:rPr>
        <w:t>г.Златоуста</w:t>
      </w:r>
      <w:proofErr w:type="spellEnd"/>
      <w:r w:rsidRPr="0045600C">
        <w:rPr>
          <w:sz w:val="24"/>
          <w:szCs w:val="24"/>
        </w:rPr>
        <w:t xml:space="preserve">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51C6D6A6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51C6D6A7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(КУИ ЗГО)</w:t>
      </w:r>
    </w:p>
    <w:p w14:paraId="51C6D6A8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ИНН 7404009308, КПП 740401001</w:t>
      </w:r>
    </w:p>
    <w:p w14:paraId="51C6D6A9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Р/счет 40101810400000010801,</w:t>
      </w:r>
    </w:p>
    <w:p w14:paraId="51C6D6AA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5819CE">
        <w:rPr>
          <w:b/>
          <w:bCs/>
          <w:color w:val="000000"/>
          <w:sz w:val="22"/>
          <w:szCs w:val="22"/>
        </w:rPr>
        <w:t>г.Челябинск</w:t>
      </w:r>
      <w:proofErr w:type="spellEnd"/>
    </w:p>
    <w:p w14:paraId="51C6D6AB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БИК 047501001</w:t>
      </w:r>
    </w:p>
    <w:p w14:paraId="51C6D6AC" w14:textId="77777777" w:rsidR="00617C83" w:rsidRPr="005819CE" w:rsidRDefault="00617C83" w:rsidP="009C595B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КБК </w:t>
      </w:r>
      <w:r w:rsidR="00DE28DB" w:rsidRPr="005819CE">
        <w:rPr>
          <w:b/>
          <w:sz w:val="22"/>
        </w:rPr>
        <w:fldChar w:fldCharType="begin"/>
      </w:r>
      <w:r w:rsidR="00DE28DB" w:rsidRPr="005819CE">
        <w:rPr>
          <w:b/>
          <w:sz w:val="22"/>
        </w:rPr>
        <w:instrText>DOCVARIABLE "SP_FUNC:</w:instrText>
      </w:r>
      <w:r w:rsidR="00DE28DB" w:rsidRPr="005819CE">
        <w:instrText xml:space="preserve"> </w:instrText>
      </w:r>
      <w:r w:rsidR="00DE28DB" w:rsidRPr="005819CE">
        <w:rPr>
          <w:b/>
          <w:sz w:val="22"/>
        </w:rPr>
        <w:instrText xml:space="preserve">GetKBK (CONTEXT)" \* MERGEFORMAT </w:instrText>
      </w:r>
      <w:r w:rsidR="00DE28DB" w:rsidRPr="005819CE">
        <w:rPr>
          <w:b/>
          <w:sz w:val="22"/>
        </w:rPr>
        <w:fldChar w:fldCharType="separate"/>
      </w:r>
      <w:r w:rsidR="0045600C">
        <w:rPr>
          <w:b/>
          <w:sz w:val="22"/>
        </w:rPr>
        <w:t>118 1 11 050 1204 0000 120</w:t>
      </w:r>
      <w:r w:rsidR="00DE28DB" w:rsidRPr="005819CE">
        <w:rPr>
          <w:b/>
          <w:sz w:val="22"/>
        </w:rPr>
        <w:fldChar w:fldCharType="end"/>
      </w:r>
    </w:p>
    <w:p w14:paraId="51C6D6AD" w14:textId="77777777" w:rsidR="00617C83" w:rsidRPr="00E90B3F" w:rsidRDefault="00CC7D8C" w:rsidP="009C595B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ОКТМО 75712000</w:t>
      </w:r>
    </w:p>
    <w:p w14:paraId="51C6D6AE" w14:textId="77777777" w:rsidR="00617C83" w:rsidRPr="005819CE" w:rsidRDefault="00617C83" w:rsidP="009C595B">
      <w:pPr>
        <w:widowControl/>
        <w:shd w:val="clear" w:color="auto" w:fill="FFFFFF"/>
        <w:ind w:left="680" w:hanging="680"/>
        <w:jc w:val="both"/>
        <w:rPr>
          <w:color w:val="000000"/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5819CE">
        <w:rPr>
          <w:color w:val="000000"/>
          <w:sz w:val="22"/>
          <w:szCs w:val="22"/>
        </w:rPr>
        <w:t>__________</w:t>
      </w:r>
    </w:p>
    <w:p w14:paraId="51C6D6AF" w14:textId="77777777" w:rsidR="00B04E4F" w:rsidRPr="005819CE" w:rsidRDefault="00B04E4F" w:rsidP="007E0D36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proofErr w:type="spellStart"/>
      <w:r w:rsidRPr="005819CE">
        <w:rPr>
          <w:bCs/>
          <w:color w:val="000000"/>
          <w:sz w:val="22"/>
          <w:szCs w:val="22"/>
        </w:rPr>
        <w:t>м.п</w:t>
      </w:r>
      <w:proofErr w:type="spellEnd"/>
      <w:r w:rsidRPr="005819CE">
        <w:rPr>
          <w:bCs/>
          <w:color w:val="000000"/>
          <w:sz w:val="22"/>
          <w:szCs w:val="22"/>
        </w:rPr>
        <w:t>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6DCBE" w14:textId="77777777" w:rsidR="00563E42" w:rsidRDefault="00563E42">
      <w:r>
        <w:separator/>
      </w:r>
    </w:p>
  </w:endnote>
  <w:endnote w:type="continuationSeparator" w:id="0">
    <w:p w14:paraId="773B71B4" w14:textId="77777777" w:rsidR="00563E42" w:rsidRDefault="0056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35FAD" w14:textId="77777777" w:rsidR="00563E42" w:rsidRDefault="00563E42">
      <w:r>
        <w:separator/>
      </w:r>
    </w:p>
  </w:footnote>
  <w:footnote w:type="continuationSeparator" w:id="0">
    <w:p w14:paraId="05D1C324" w14:textId="77777777" w:rsidR="00563E42" w:rsidRDefault="00563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4434ECC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955D3"/>
    <w:rsid w:val="000A6286"/>
    <w:rsid w:val="000C5599"/>
    <w:rsid w:val="000D5370"/>
    <w:rsid w:val="000F4450"/>
    <w:rsid w:val="001120AC"/>
    <w:rsid w:val="00135F76"/>
    <w:rsid w:val="001360B1"/>
    <w:rsid w:val="001368A4"/>
    <w:rsid w:val="00141ECD"/>
    <w:rsid w:val="00147FE7"/>
    <w:rsid w:val="00152683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8C0"/>
    <w:rsid w:val="002F1D2E"/>
    <w:rsid w:val="002F4883"/>
    <w:rsid w:val="003020BA"/>
    <w:rsid w:val="003160C9"/>
    <w:rsid w:val="00326861"/>
    <w:rsid w:val="00327D5D"/>
    <w:rsid w:val="0033661A"/>
    <w:rsid w:val="003524E7"/>
    <w:rsid w:val="003731B7"/>
    <w:rsid w:val="0038752F"/>
    <w:rsid w:val="00390405"/>
    <w:rsid w:val="003A6A82"/>
    <w:rsid w:val="003B0C67"/>
    <w:rsid w:val="003B1999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46CD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4AB"/>
    <w:rsid w:val="00557EE4"/>
    <w:rsid w:val="00563E42"/>
    <w:rsid w:val="005819CE"/>
    <w:rsid w:val="005951B6"/>
    <w:rsid w:val="005A15C3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65CB2"/>
    <w:rsid w:val="00793293"/>
    <w:rsid w:val="007A7337"/>
    <w:rsid w:val="007E0D36"/>
    <w:rsid w:val="00820E46"/>
    <w:rsid w:val="008510E9"/>
    <w:rsid w:val="00871BA7"/>
    <w:rsid w:val="008724E3"/>
    <w:rsid w:val="008B5545"/>
    <w:rsid w:val="008B744B"/>
    <w:rsid w:val="008C21ED"/>
    <w:rsid w:val="008D3D54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9F3CA0"/>
    <w:rsid w:val="009F4341"/>
    <w:rsid w:val="00A106C0"/>
    <w:rsid w:val="00A849B2"/>
    <w:rsid w:val="00A8683F"/>
    <w:rsid w:val="00A90ED6"/>
    <w:rsid w:val="00AE0425"/>
    <w:rsid w:val="00B0340F"/>
    <w:rsid w:val="00B04E4F"/>
    <w:rsid w:val="00B12218"/>
    <w:rsid w:val="00B16FF3"/>
    <w:rsid w:val="00B318C4"/>
    <w:rsid w:val="00B56D6B"/>
    <w:rsid w:val="00B70539"/>
    <w:rsid w:val="00B74B3A"/>
    <w:rsid w:val="00B9567B"/>
    <w:rsid w:val="00BA023C"/>
    <w:rsid w:val="00BB5F80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D7586"/>
    <w:rsid w:val="00CF0649"/>
    <w:rsid w:val="00CF4B69"/>
    <w:rsid w:val="00D03AD3"/>
    <w:rsid w:val="00D56F2B"/>
    <w:rsid w:val="00D673D7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C39CF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64270-5972-4BA5-8886-ED22ECB2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281</TotalTime>
  <Pages>5</Pages>
  <Words>2479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41</cp:revision>
  <cp:lastPrinted>2020-12-11T09:52:00Z</cp:lastPrinted>
  <dcterms:created xsi:type="dcterms:W3CDTF">2020-11-18T05:42:00Z</dcterms:created>
  <dcterms:modified xsi:type="dcterms:W3CDTF">2020-12-25T11:17:00Z</dcterms:modified>
</cp:coreProperties>
</file>